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E0FC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WESTFELD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73F71489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68DBC8AC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</w:p>
    <w:p w14:paraId="52AE66E5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</w:p>
    <w:p w14:paraId="07AE3510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4136606F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5E1E4FF3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</w:p>
    <w:p w14:paraId="4BEDFE02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</w:p>
    <w:p w14:paraId="04367FAD" w14:textId="77777777" w:rsidR="00462A5C" w:rsidRDefault="00462A5C" w:rsidP="00462A5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357573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59E96" w14:textId="77777777" w:rsidR="00462A5C" w:rsidRDefault="00462A5C" w:rsidP="009139A6">
      <w:r>
        <w:separator/>
      </w:r>
    </w:p>
  </w:endnote>
  <w:endnote w:type="continuationSeparator" w:id="0">
    <w:p w14:paraId="716A0DFB" w14:textId="77777777" w:rsidR="00462A5C" w:rsidRDefault="00462A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E8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BFB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7A6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9E7DA" w14:textId="77777777" w:rsidR="00462A5C" w:rsidRDefault="00462A5C" w:rsidP="009139A6">
      <w:r>
        <w:separator/>
      </w:r>
    </w:p>
  </w:footnote>
  <w:footnote w:type="continuationSeparator" w:id="0">
    <w:p w14:paraId="5EE4DD32" w14:textId="77777777" w:rsidR="00462A5C" w:rsidRDefault="00462A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A6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4CC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94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5C"/>
    <w:rsid w:val="000666E0"/>
    <w:rsid w:val="002510B7"/>
    <w:rsid w:val="00462A5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9C18C"/>
  <w15:chartTrackingRefBased/>
  <w15:docId w15:val="{69F67F67-1FB5-4AA5-B38E-C6F8C291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2023-08-01T20:06:00Z</dcterms:created>
  <dcterms:modified xsi:type="dcterms:W3CDTF">2023-08-01T20:14:00Z</dcterms:modified>
</cp:coreProperties>
</file>